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79A0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Geoffrey MARKANT</w:t>
      </w:r>
      <w:r w:rsidRPr="0047582A">
        <w:rPr>
          <w:rStyle w:val="s1"/>
        </w:rPr>
        <w:t xml:space="preserve">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7027D433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Mettingham</w:t>
      </w:r>
      <w:proofErr w:type="spellEnd"/>
      <w:r w:rsidRPr="0047582A">
        <w:rPr>
          <w:rStyle w:val="s1"/>
        </w:rPr>
        <w:t xml:space="preserve"> College. Priest.</w:t>
      </w:r>
    </w:p>
    <w:p w14:paraId="4304AA01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</w:p>
    <w:p w14:paraId="24FABD69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</w:p>
    <w:p w14:paraId="42411ED7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He made his Will.</w:t>
      </w:r>
    </w:p>
    <w:p w14:paraId="5748F2B3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90)</w:t>
      </w:r>
    </w:p>
    <w:p w14:paraId="249399A4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</w:p>
    <w:p w14:paraId="4D79EF89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</w:p>
    <w:p w14:paraId="59E73522" w14:textId="77777777" w:rsidR="00480BB1" w:rsidRPr="0047582A" w:rsidRDefault="00480BB1" w:rsidP="00480BB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2 September 2021</w:t>
      </w:r>
    </w:p>
    <w:p w14:paraId="3D9A895A" w14:textId="77777777" w:rsidR="00BA00AB" w:rsidRPr="00480BB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80B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20D30" w14:textId="77777777" w:rsidR="00480BB1" w:rsidRDefault="00480BB1" w:rsidP="009139A6">
      <w:r>
        <w:separator/>
      </w:r>
    </w:p>
  </w:endnote>
  <w:endnote w:type="continuationSeparator" w:id="0">
    <w:p w14:paraId="3E4B8B68" w14:textId="77777777" w:rsidR="00480BB1" w:rsidRDefault="00480B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35E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9B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89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41CE1" w14:textId="77777777" w:rsidR="00480BB1" w:rsidRDefault="00480BB1" w:rsidP="009139A6">
      <w:r>
        <w:separator/>
      </w:r>
    </w:p>
  </w:footnote>
  <w:footnote w:type="continuationSeparator" w:id="0">
    <w:p w14:paraId="679CC278" w14:textId="77777777" w:rsidR="00480BB1" w:rsidRDefault="00480B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D5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CC3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3B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BB1"/>
    <w:rsid w:val="000666E0"/>
    <w:rsid w:val="002510B7"/>
    <w:rsid w:val="00480BB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76D4F"/>
  <w15:chartTrackingRefBased/>
  <w15:docId w15:val="{8A7F5635-E8AB-4483-94EB-EE181E8D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0BB1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480BB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2021-09-16T20:38:00Z</dcterms:created>
  <dcterms:modified xsi:type="dcterms:W3CDTF">2021-09-16T20:39:00Z</dcterms:modified>
</cp:coreProperties>
</file>